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BD7D16B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-1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621A85">
        <w:rPr>
          <w:b/>
          <w:sz w:val="32"/>
        </w:rPr>
        <w:t>1</w:t>
      </w:r>
      <w:r w:rsidR="00BE5180">
        <w:rPr>
          <w:b/>
          <w:sz w:val="32"/>
        </w:rPr>
        <w:t>5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E037E">
        <w:t>einzureichen.</w:t>
      </w:r>
      <w:bookmarkEnd w:id="0"/>
      <w:r w:rsidR="00852E67" w:rsidRPr="008E037E">
        <w:t xml:space="preserve"> Grafiken können in einer separaten Anlage zu diesem Dokument beigefügt werden.</w:t>
      </w:r>
    </w:p>
    <w:p w14:paraId="46C928C1" w14:textId="2DE57C06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52E67" w:rsidRPr="00852E67">
            <w:rPr>
              <w:rStyle w:val="Nrberschrift2ITZBundZchn"/>
              <w:b w:val="0"/>
              <w:color w:val="auto"/>
              <w:sz w:val="24"/>
              <w:szCs w:val="24"/>
            </w:rPr>
            <w:t>Benutzerfreundlichkeit und Benutzeroberfläche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E037E">
            <w:rPr>
              <w:rStyle w:val="Nrberschrift2ITZBundZchn"/>
              <w:b w:val="0"/>
              <w:color w:val="auto"/>
              <w:sz w:val="24"/>
              <w:szCs w:val="24"/>
            </w:rPr>
            <w:t>15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3CDE17D9" w:rsidR="00351C58" w:rsidRDefault="008E037E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FEE5" w14:textId="77777777" w:rsidR="00274C5E" w:rsidRDefault="00274C5E" w:rsidP="00351C58">
      <w:pPr>
        <w:spacing w:after="0" w:line="240" w:lineRule="auto"/>
      </w:pPr>
      <w:r>
        <w:separator/>
      </w:r>
    </w:p>
  </w:endnote>
  <w:endnote w:type="continuationSeparator" w:id="0">
    <w:p w14:paraId="525BD69B" w14:textId="77777777" w:rsidR="00274C5E" w:rsidRDefault="00274C5E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6092746A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BD594A">
      <w:rPr>
        <w:color w:val="007A89" w:themeColor="text2"/>
      </w:rPr>
      <w:t>3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0078" w14:textId="77777777" w:rsidR="00274C5E" w:rsidRDefault="00274C5E" w:rsidP="00351C58">
      <w:pPr>
        <w:spacing w:after="0" w:line="240" w:lineRule="auto"/>
      </w:pPr>
      <w:r>
        <w:separator/>
      </w:r>
    </w:p>
  </w:footnote>
  <w:footnote w:type="continuationSeparator" w:id="0">
    <w:p w14:paraId="3708218F" w14:textId="77777777" w:rsidR="00274C5E" w:rsidRDefault="00274C5E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751150788">
    <w:abstractNumId w:val="0"/>
  </w:num>
  <w:num w:numId="2" w16cid:durableId="417598396">
    <w:abstractNumId w:val="0"/>
  </w:num>
  <w:num w:numId="3" w16cid:durableId="501093506">
    <w:abstractNumId w:val="0"/>
  </w:num>
  <w:num w:numId="4" w16cid:durableId="765229384">
    <w:abstractNumId w:val="0"/>
  </w:num>
  <w:num w:numId="5" w16cid:durableId="190069062">
    <w:abstractNumId w:val="0"/>
  </w:num>
  <w:num w:numId="6" w16cid:durableId="90586216">
    <w:abstractNumId w:val="0"/>
  </w:num>
  <w:num w:numId="7" w16cid:durableId="679165749">
    <w:abstractNumId w:val="0"/>
  </w:num>
  <w:num w:numId="8" w16cid:durableId="1201088806">
    <w:abstractNumId w:val="0"/>
  </w:num>
  <w:num w:numId="9" w16cid:durableId="2110588496">
    <w:abstractNumId w:val="0"/>
  </w:num>
  <w:num w:numId="10" w16cid:durableId="1442454921">
    <w:abstractNumId w:val="0"/>
  </w:num>
  <w:num w:numId="11" w16cid:durableId="10928937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21KMdDi107y6/b9tcXxEDERe/admihprsT8xJjKkjcV0fy/a0e8KLxvKM1qusj9ArJEQ1J2RaWvj89ajltgbg==" w:saltValue="8A4ayb1pnAnX6MSeDgbJn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4C5E"/>
    <w:rsid w:val="002761CD"/>
    <w:rsid w:val="00284CF5"/>
    <w:rsid w:val="002A5CEF"/>
    <w:rsid w:val="002C5B09"/>
    <w:rsid w:val="002D42B5"/>
    <w:rsid w:val="002E749F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924D1"/>
    <w:rsid w:val="005D48E3"/>
    <w:rsid w:val="005E0351"/>
    <w:rsid w:val="00621A85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8E037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D594A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2E2E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3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E037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E037E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3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37E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447343"/>
    <w:rsid w:val="009E7F69"/>
    <w:rsid w:val="00AC1AB2"/>
    <w:rsid w:val="00BF29BD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0553FB6D-BCD9-4E31-B834-71373F59A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2026-08-07T08:18:00Z</dcterms:created>
  <dcterms:modified xsi:type="dcterms:W3CDTF">2026-08-07T08:18:00Z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